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5B66D1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A30E0C">
              <w:tab/>
            </w:r>
            <w:r w:rsidR="00BD1F64">
              <w:tab/>
            </w:r>
            <w:r w:rsidR="009A7EC0" w:rsidRPr="009B790A">
              <w:rPr>
                <w:b/>
              </w:rPr>
              <w:t>„</w:t>
            </w:r>
            <w:r w:rsidR="005B66D1" w:rsidRPr="005B66D1">
              <w:rPr>
                <w:b/>
              </w:rPr>
              <w:t>XIV.</w:t>
            </w:r>
            <w:r w:rsidR="005B66D1">
              <w:rPr>
                <w:b/>
              </w:rPr>
              <w:t xml:space="preserve"> </w:t>
            </w:r>
            <w:r w:rsidR="005B66D1" w:rsidRPr="005B66D1">
              <w:rPr>
                <w:b/>
              </w:rPr>
              <w:t>Beschäftigte im kommunalen feuerwehrtechnischen Dienst</w:t>
            </w:r>
            <w:r w:rsidR="00BD1F64">
              <w:rPr>
                <w:b/>
              </w:rPr>
              <w:t>“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534966" w:rsidTr="007F70E6">
        <w:tc>
          <w:tcPr>
            <w:tcW w:w="9747" w:type="dxa"/>
            <w:gridSpan w:val="4"/>
          </w:tcPr>
          <w:p w:rsidR="00534966" w:rsidRDefault="00534966" w:rsidP="00534966">
            <w:pPr>
              <w:spacing w:before="120" w:after="120"/>
            </w:pPr>
            <w:r>
              <w:t>Vorbemerkungen</w:t>
            </w:r>
          </w:p>
          <w:p w:rsidR="00534966" w:rsidRDefault="00534966" w:rsidP="00534966">
            <w:pPr>
              <w:spacing w:before="120" w:after="120"/>
            </w:pPr>
            <w:r>
              <w:t>1. Die Eingruppierung gemäß den nachfolgenden Merkmalen setzt jeweils mindestens die Erfüllung der Voraussetzungen für die zweite Ebene der Laufbahngruppe 1 oder eine nach Landesrecht – soweit vorhanden – gleichgestellte Ausbildung (z.B. Werkfeuerwehrfrau oder -mann) voraus.</w:t>
            </w:r>
          </w:p>
          <w:p w:rsidR="00534966" w:rsidRPr="004453B5" w:rsidRDefault="00534966" w:rsidP="00534966">
            <w:pPr>
              <w:spacing w:before="120" w:after="120"/>
            </w:pPr>
            <w:r>
              <w:t xml:space="preserve">2. Auf Beschäftigte von Flughafenfeuerwehren und Werksfeuerwehren </w:t>
            </w:r>
            <w:proofErr w:type="spellStart"/>
            <w:r>
              <w:t>fin</w:t>
            </w:r>
            <w:proofErr w:type="spellEnd"/>
            <w:r>
              <w:t>-den die nachfolgenden Tätigkeitsmerkmale keine Anwendung.</w:t>
            </w:r>
          </w:p>
        </w:tc>
      </w:tr>
      <w:tr w:rsidR="00576A8F" w:rsidRPr="00576A8F" w:rsidTr="00196533">
        <w:tc>
          <w:tcPr>
            <w:tcW w:w="4786" w:type="dxa"/>
          </w:tcPr>
          <w:p w:rsidR="00576A8F" w:rsidRDefault="00576A8F" w:rsidP="00534966">
            <w:pPr>
              <w:spacing w:before="120" w:after="120"/>
            </w:pPr>
            <w:r>
              <w:t xml:space="preserve">Beschäftigte im kommunalen </w:t>
            </w:r>
            <w:proofErr w:type="spellStart"/>
            <w:r>
              <w:t>feuerwehrtechn</w:t>
            </w:r>
            <w:proofErr w:type="spellEnd"/>
            <w:r>
              <w:t>. Dienst</w:t>
            </w:r>
          </w:p>
        </w:tc>
        <w:tc>
          <w:tcPr>
            <w:tcW w:w="1701" w:type="dxa"/>
          </w:tcPr>
          <w:p w:rsidR="00576A8F" w:rsidRDefault="00576A8F" w:rsidP="00F23247">
            <w:pPr>
              <w:spacing w:before="120" w:after="120"/>
            </w:pPr>
            <w:r>
              <w:t>VII</w:t>
            </w:r>
            <w:r>
              <w:br/>
              <w:t>(VI Fgr. 2)</w:t>
            </w:r>
          </w:p>
        </w:tc>
        <w:tc>
          <w:tcPr>
            <w:tcW w:w="1701" w:type="dxa"/>
          </w:tcPr>
          <w:p w:rsidR="00576A8F" w:rsidRDefault="00576A8F" w:rsidP="00A35D39">
            <w:pPr>
              <w:spacing w:before="120" w:after="120"/>
            </w:pPr>
            <w:r>
              <w:t>EG 5</w:t>
            </w:r>
            <w:r>
              <w:br/>
              <w:t>(EG 6)</w:t>
            </w:r>
          </w:p>
        </w:tc>
        <w:tc>
          <w:tcPr>
            <w:tcW w:w="1559" w:type="dxa"/>
            <w:shd w:val="clear" w:color="auto" w:fill="auto"/>
          </w:tcPr>
          <w:p w:rsidR="00576A8F" w:rsidRPr="00576A8F" w:rsidRDefault="00576A8F" w:rsidP="00C2788B">
            <w:pPr>
              <w:spacing w:before="120" w:after="120"/>
            </w:pPr>
            <w:r>
              <w:t>entfallen</w:t>
            </w:r>
          </w:p>
        </w:tc>
      </w:tr>
      <w:tr w:rsidR="009A7EC0" w:rsidRPr="00576A8F" w:rsidTr="00196533">
        <w:tc>
          <w:tcPr>
            <w:tcW w:w="4786" w:type="dxa"/>
          </w:tcPr>
          <w:p w:rsidR="0001508F" w:rsidRPr="00B65B9B" w:rsidRDefault="00534966" w:rsidP="00534966">
            <w:pPr>
              <w:spacing w:before="120" w:after="120"/>
            </w:pPr>
            <w:r>
              <w:t xml:space="preserve">Beschäftigte in der Tätigkeit einer </w:t>
            </w:r>
            <w:proofErr w:type="spellStart"/>
            <w:r>
              <w:t>Truppfrau</w:t>
            </w:r>
            <w:proofErr w:type="spellEnd"/>
            <w:r>
              <w:t xml:space="preserve"> oder eines Truppmanns oder in einer Tätigkeit, die derjenigen von beamteten </w:t>
            </w:r>
            <w:r w:rsidRPr="00576A8F">
              <w:rPr>
                <w:u w:val="single"/>
              </w:rPr>
              <w:t>Brandmeister</w:t>
            </w:r>
            <w:r w:rsidR="00576A8F" w:rsidRPr="00576A8F">
              <w:rPr>
                <w:u w:val="single"/>
              </w:rPr>
              <w:t>-</w:t>
            </w:r>
            <w:r w:rsidRPr="00576A8F">
              <w:rPr>
                <w:u w:val="single"/>
              </w:rPr>
              <w:t>innen und Brandmeistern</w:t>
            </w:r>
            <w:r>
              <w:t xml:space="preserve"> entspricht. </w:t>
            </w:r>
          </w:p>
        </w:tc>
        <w:tc>
          <w:tcPr>
            <w:tcW w:w="1701" w:type="dxa"/>
          </w:tcPr>
          <w:p w:rsidR="00013BE5" w:rsidRPr="00A30E0C" w:rsidRDefault="00576A8F" w:rsidP="00F23247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1</w:t>
            </w:r>
          </w:p>
        </w:tc>
        <w:tc>
          <w:tcPr>
            <w:tcW w:w="1701" w:type="dxa"/>
          </w:tcPr>
          <w:p w:rsidR="00E00484" w:rsidRPr="00A30E0C" w:rsidRDefault="00576A8F" w:rsidP="00A35D39">
            <w:pPr>
              <w:spacing w:before="120" w:after="120"/>
            </w:pPr>
            <w:r>
              <w:t>EG 6</w:t>
            </w:r>
          </w:p>
        </w:tc>
        <w:tc>
          <w:tcPr>
            <w:tcW w:w="1559" w:type="dxa"/>
            <w:shd w:val="clear" w:color="auto" w:fill="auto"/>
          </w:tcPr>
          <w:p w:rsidR="0001508F" w:rsidRPr="00576A8F" w:rsidRDefault="00534966" w:rsidP="00C2788B">
            <w:pPr>
              <w:spacing w:before="120" w:after="120"/>
              <w:rPr>
                <w:b/>
              </w:rPr>
            </w:pPr>
            <w:r w:rsidRPr="00576A8F">
              <w:rPr>
                <w:b/>
                <w:color w:val="FF0000"/>
              </w:rPr>
              <w:t>EG 7</w:t>
            </w:r>
          </w:p>
        </w:tc>
      </w:tr>
      <w:tr w:rsidR="0078025D" w:rsidRPr="00576A8F" w:rsidTr="00196533">
        <w:tc>
          <w:tcPr>
            <w:tcW w:w="4786" w:type="dxa"/>
          </w:tcPr>
          <w:p w:rsidR="0078025D" w:rsidRPr="00B65B9B" w:rsidRDefault="00534966" w:rsidP="00576A8F">
            <w:pPr>
              <w:spacing w:before="120" w:after="120"/>
            </w:pPr>
            <w:r>
              <w:t xml:space="preserve">Beschäftigte, denen durch ausdrückliche Anordnung die Führung einer taktischen Einheit bis </w:t>
            </w:r>
            <w:proofErr w:type="spellStart"/>
            <w:r>
              <w:t>Truppstärke</w:t>
            </w:r>
            <w:proofErr w:type="spellEnd"/>
            <w:r>
              <w:t xml:space="preserve"> übertragen ist, ode</w:t>
            </w:r>
            <w:r w:rsidR="00576A8F">
              <w:t>r in einer Tätigkeit, die derjen</w:t>
            </w:r>
            <w:r>
              <w:t xml:space="preserve">igen von beamteten </w:t>
            </w:r>
            <w:r w:rsidRPr="00576A8F">
              <w:rPr>
                <w:u w:val="single"/>
              </w:rPr>
              <w:t>Oberbrandmeister</w:t>
            </w:r>
            <w:r w:rsidR="00576A8F" w:rsidRPr="00576A8F">
              <w:rPr>
                <w:u w:val="single"/>
              </w:rPr>
              <w:t>innen und Oberbrand-meistern</w:t>
            </w:r>
            <w:r w:rsidR="00576A8F">
              <w:t xml:space="preserve"> ent</w:t>
            </w:r>
            <w:r>
              <w:t>spricht.</w:t>
            </w:r>
          </w:p>
        </w:tc>
        <w:tc>
          <w:tcPr>
            <w:tcW w:w="1701" w:type="dxa"/>
          </w:tcPr>
          <w:p w:rsidR="00013BE5" w:rsidRDefault="00576A8F" w:rsidP="00F23247">
            <w:pPr>
              <w:spacing w:before="120" w:after="120"/>
            </w:pPr>
            <w:proofErr w:type="spellStart"/>
            <w:r>
              <w:t>Vc</w:t>
            </w:r>
            <w:proofErr w:type="spellEnd"/>
          </w:p>
        </w:tc>
        <w:tc>
          <w:tcPr>
            <w:tcW w:w="1701" w:type="dxa"/>
          </w:tcPr>
          <w:p w:rsidR="00E00484" w:rsidRDefault="00576A8F" w:rsidP="00E00484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  <w:shd w:val="clear" w:color="auto" w:fill="auto"/>
          </w:tcPr>
          <w:p w:rsidR="00C57D48" w:rsidRPr="00576A8F" w:rsidRDefault="00534966" w:rsidP="00BF5B26">
            <w:pPr>
              <w:spacing w:before="120" w:after="120"/>
            </w:pPr>
            <w:r w:rsidRPr="00576A8F">
              <w:t>EG 8</w:t>
            </w:r>
          </w:p>
        </w:tc>
      </w:tr>
      <w:tr w:rsidR="00812D1B" w:rsidRPr="00576A8F" w:rsidTr="00196533">
        <w:tc>
          <w:tcPr>
            <w:tcW w:w="4786" w:type="dxa"/>
          </w:tcPr>
          <w:p w:rsidR="00534966" w:rsidRDefault="00534966" w:rsidP="00534966">
            <w:pPr>
              <w:spacing w:before="120" w:after="120"/>
            </w:pPr>
            <w:r>
              <w:t xml:space="preserve">Beschäftigte im kommunalen </w:t>
            </w:r>
            <w:proofErr w:type="spellStart"/>
            <w:r>
              <w:t>feuerwehrtech</w:t>
            </w:r>
            <w:proofErr w:type="spellEnd"/>
            <w:r w:rsidR="00576A8F">
              <w:t>-</w:t>
            </w:r>
            <w:r>
              <w:t xml:space="preserve">nischen Dienst, denen durch ausdrückliche Anordnung die Führung der taktischen Einheit ab Staffelstärke übertragen ist oder in einer gleich zu bewertenden Tätigkeit von beamteten </w:t>
            </w:r>
            <w:r w:rsidRPr="00576A8F">
              <w:rPr>
                <w:u w:val="single"/>
              </w:rPr>
              <w:t>Hauptbrandmeisterinnen und Hauptbrandmeistern</w:t>
            </w:r>
            <w:r>
              <w:t>.</w:t>
            </w:r>
          </w:p>
          <w:p w:rsidR="00812D1B" w:rsidRDefault="00534966" w:rsidP="00534966">
            <w:pPr>
              <w:spacing w:before="120" w:after="120"/>
            </w:pPr>
            <w:r>
              <w:t>(Hierzu Protokollerklärung)</w:t>
            </w:r>
          </w:p>
        </w:tc>
        <w:tc>
          <w:tcPr>
            <w:tcW w:w="1701" w:type="dxa"/>
          </w:tcPr>
          <w:p w:rsidR="00812D1B" w:rsidRDefault="00576A8F" w:rsidP="00812D1B">
            <w:pPr>
              <w:spacing w:before="120" w:after="120"/>
            </w:pPr>
            <w:proofErr w:type="spellStart"/>
            <w:r>
              <w:t>Vb</w:t>
            </w:r>
            <w:proofErr w:type="spellEnd"/>
          </w:p>
        </w:tc>
        <w:tc>
          <w:tcPr>
            <w:tcW w:w="1701" w:type="dxa"/>
          </w:tcPr>
          <w:p w:rsidR="00812D1B" w:rsidRDefault="00576A8F" w:rsidP="00A2492F">
            <w:pPr>
              <w:spacing w:before="120" w:after="120"/>
            </w:pPr>
            <w:r>
              <w:t>EG 9</w:t>
            </w:r>
            <w:r w:rsidR="00A2492F">
              <w:t xml:space="preserve"> -klein-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812D1B" w:rsidRPr="00576A8F" w:rsidRDefault="00534966" w:rsidP="00C2788B">
            <w:pPr>
              <w:spacing w:before="120" w:after="120"/>
              <w:rPr>
                <w:b/>
              </w:rPr>
            </w:pPr>
            <w:r w:rsidRPr="00576A8F">
              <w:rPr>
                <w:b/>
              </w:rPr>
              <w:t>EG 9a</w:t>
            </w:r>
          </w:p>
        </w:tc>
      </w:tr>
      <w:tr w:rsidR="00443B97" w:rsidRPr="00443B97" w:rsidTr="007454DE">
        <w:tc>
          <w:tcPr>
            <w:tcW w:w="4786" w:type="dxa"/>
          </w:tcPr>
          <w:p w:rsidR="00443B97" w:rsidRDefault="00443B97" w:rsidP="00576A8F">
            <w:pPr>
              <w:spacing w:before="120" w:after="120"/>
            </w:pPr>
            <w:r>
              <w:t xml:space="preserve">Beschäftigte im kommunalen </w:t>
            </w:r>
            <w:proofErr w:type="spellStart"/>
            <w:r>
              <w:t>feuerwehrtech</w:t>
            </w:r>
            <w:proofErr w:type="spellEnd"/>
            <w:r>
              <w:t xml:space="preserve">-nischen Dienst, denen durch ausdrückliche Anordnung die Führung der taktischen Einheit ab Gruppenstärke übertragen ist oder in einer gleich zu bewertenden Tätigkeit von beamteten </w:t>
            </w:r>
            <w:r w:rsidRPr="00576A8F">
              <w:rPr>
                <w:u w:val="single"/>
              </w:rPr>
              <w:t>Hauptbrandmeisterinnen und Hauptbrandmeistern</w:t>
            </w:r>
            <w:r>
              <w:t>.</w:t>
            </w:r>
          </w:p>
        </w:tc>
        <w:tc>
          <w:tcPr>
            <w:tcW w:w="3402" w:type="dxa"/>
            <w:gridSpan w:val="2"/>
            <w:vMerge w:val="restart"/>
          </w:tcPr>
          <w:p w:rsidR="00443B97" w:rsidRDefault="00443B97" w:rsidP="004453B5">
            <w:pPr>
              <w:spacing w:before="120" w:after="120"/>
            </w:pPr>
            <w:r>
              <w:t>Neu</w:t>
            </w:r>
          </w:p>
        </w:tc>
        <w:tc>
          <w:tcPr>
            <w:tcW w:w="1559" w:type="dxa"/>
            <w:shd w:val="clear" w:color="auto" w:fill="auto"/>
          </w:tcPr>
          <w:p w:rsidR="00443B97" w:rsidRPr="00443B97" w:rsidRDefault="00443B97" w:rsidP="00C2788B">
            <w:pPr>
              <w:spacing w:before="120" w:after="120"/>
              <w:rPr>
                <w:b/>
              </w:rPr>
            </w:pPr>
            <w:r w:rsidRPr="00443B97">
              <w:rPr>
                <w:b/>
              </w:rPr>
              <w:t>EG 9b</w:t>
            </w:r>
          </w:p>
        </w:tc>
      </w:tr>
      <w:tr w:rsidR="00443B97" w:rsidRPr="00443B97" w:rsidTr="007454DE">
        <w:tc>
          <w:tcPr>
            <w:tcW w:w="4786" w:type="dxa"/>
          </w:tcPr>
          <w:p w:rsidR="00443B97" w:rsidRDefault="00443B97" w:rsidP="00534966">
            <w:pPr>
              <w:spacing w:before="120" w:after="120"/>
            </w:pPr>
            <w:r>
              <w:t xml:space="preserve">Beschäftigte im kommunalen </w:t>
            </w:r>
            <w:proofErr w:type="spellStart"/>
            <w:r>
              <w:t>feuerwehrtech</w:t>
            </w:r>
            <w:proofErr w:type="spellEnd"/>
            <w:r>
              <w:t xml:space="preserve">-nischen Dienst, denen durch ausdrückliche Anordnung die Führung der taktischen Einheit ab Gruppenstärke übertragen ist mit </w:t>
            </w:r>
            <w:proofErr w:type="spellStart"/>
            <w:r>
              <w:t>beson-ders</w:t>
            </w:r>
            <w:proofErr w:type="spellEnd"/>
            <w:r>
              <w:t xml:space="preserve"> verantwortungsvollen Tätigkeiten oder in einer gleich zu bewertenden Tätigkeit von </w:t>
            </w:r>
            <w:r>
              <w:lastRenderedPageBreak/>
              <w:t xml:space="preserve">beamteten </w:t>
            </w:r>
            <w:r w:rsidRPr="00576A8F">
              <w:rPr>
                <w:u w:val="single"/>
              </w:rPr>
              <w:t>Hauptbrandmeisterinnen und Hauptbrandmeistern</w:t>
            </w:r>
            <w:r>
              <w:t xml:space="preserve"> oder von </w:t>
            </w:r>
            <w:r w:rsidRPr="00576A8F">
              <w:rPr>
                <w:u w:val="single"/>
              </w:rPr>
              <w:t>Brandinspektorinnen und Brandinspektoren</w:t>
            </w:r>
            <w:r>
              <w:t>.</w:t>
            </w:r>
          </w:p>
        </w:tc>
        <w:tc>
          <w:tcPr>
            <w:tcW w:w="3402" w:type="dxa"/>
            <w:gridSpan w:val="2"/>
            <w:vMerge/>
          </w:tcPr>
          <w:p w:rsidR="00443B97" w:rsidRDefault="00443B97" w:rsidP="00E00484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443B97" w:rsidRPr="00443B97" w:rsidRDefault="00443B97" w:rsidP="00BF5B26">
            <w:pPr>
              <w:spacing w:before="120" w:after="120"/>
              <w:rPr>
                <w:b/>
              </w:rPr>
            </w:pPr>
            <w:r w:rsidRPr="00443B97">
              <w:rPr>
                <w:b/>
              </w:rPr>
              <w:t>EG 9c Fgr. 1</w:t>
            </w:r>
          </w:p>
        </w:tc>
      </w:tr>
      <w:tr w:rsidR="00443B97" w:rsidRPr="00443B97" w:rsidTr="001A4CBA">
        <w:tc>
          <w:tcPr>
            <w:tcW w:w="4786" w:type="dxa"/>
          </w:tcPr>
          <w:p w:rsidR="00443B97" w:rsidRDefault="00443B97" w:rsidP="00575FD8">
            <w:pPr>
              <w:spacing w:before="120" w:after="120"/>
            </w:pPr>
            <w:r w:rsidRPr="00534966">
              <w:lastRenderedPageBreak/>
              <w:t>Schicht- bzw. Wachabteilungsleiterinnen und -leiter.</w:t>
            </w:r>
          </w:p>
        </w:tc>
        <w:tc>
          <w:tcPr>
            <w:tcW w:w="3402" w:type="dxa"/>
            <w:gridSpan w:val="2"/>
            <w:vMerge w:val="restart"/>
          </w:tcPr>
          <w:p w:rsidR="00443B97" w:rsidRDefault="00443B97" w:rsidP="00E00484">
            <w:pPr>
              <w:spacing w:before="120" w:after="120"/>
            </w:pPr>
            <w:r>
              <w:t>Neu</w:t>
            </w:r>
          </w:p>
        </w:tc>
        <w:tc>
          <w:tcPr>
            <w:tcW w:w="1559" w:type="dxa"/>
            <w:shd w:val="clear" w:color="auto" w:fill="auto"/>
          </w:tcPr>
          <w:p w:rsidR="00443B97" w:rsidRPr="00443B97" w:rsidRDefault="00443B97" w:rsidP="00BF5B26">
            <w:pPr>
              <w:spacing w:before="120" w:after="120"/>
              <w:rPr>
                <w:b/>
              </w:rPr>
            </w:pPr>
            <w:r w:rsidRPr="00443B97">
              <w:rPr>
                <w:b/>
              </w:rPr>
              <w:t>EG 9c Fgr. 2</w:t>
            </w:r>
          </w:p>
        </w:tc>
      </w:tr>
      <w:tr w:rsidR="00443B97" w:rsidRPr="00443B97" w:rsidTr="001A4CBA">
        <w:tc>
          <w:tcPr>
            <w:tcW w:w="4786" w:type="dxa"/>
          </w:tcPr>
          <w:p w:rsidR="00443B97" w:rsidRDefault="00443B97" w:rsidP="00534966">
            <w:pPr>
              <w:spacing w:before="120" w:after="120"/>
            </w:pPr>
            <w:r>
              <w:t xml:space="preserve">Beschäftigte im kommunalen </w:t>
            </w:r>
            <w:proofErr w:type="spellStart"/>
            <w:r>
              <w:t>feuerwehrtech</w:t>
            </w:r>
            <w:proofErr w:type="spellEnd"/>
            <w:r>
              <w:t>-nischen Dienst, denen durch ausdrückliche Anordnung die Führung der taktischen Einheit ab Zugstärke übertragen ist oder in einer Tätigkeit, die derjenigen von beamteten Brandoberinspektorinnen und Brandober-inspektoren entspricht.</w:t>
            </w:r>
          </w:p>
        </w:tc>
        <w:tc>
          <w:tcPr>
            <w:tcW w:w="3402" w:type="dxa"/>
            <w:gridSpan w:val="2"/>
            <w:vMerge/>
          </w:tcPr>
          <w:p w:rsidR="00443B97" w:rsidRDefault="00443B97" w:rsidP="00E00484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443B97" w:rsidRPr="00443B97" w:rsidRDefault="00443B97" w:rsidP="00BF5B26">
            <w:pPr>
              <w:spacing w:before="120" w:after="120"/>
              <w:rPr>
                <w:b/>
              </w:rPr>
            </w:pPr>
            <w:r w:rsidRPr="00443B97">
              <w:rPr>
                <w:b/>
              </w:rPr>
              <w:t>EG 10 Fgr. 1</w:t>
            </w:r>
          </w:p>
        </w:tc>
      </w:tr>
      <w:tr w:rsidR="00443B97" w:rsidRPr="00443B97" w:rsidTr="001A4CBA">
        <w:tc>
          <w:tcPr>
            <w:tcW w:w="4786" w:type="dxa"/>
          </w:tcPr>
          <w:p w:rsidR="00443B97" w:rsidRDefault="00443B97" w:rsidP="00812D1B">
            <w:pPr>
              <w:spacing w:before="120" w:after="120"/>
            </w:pPr>
            <w:r w:rsidRPr="00534966">
              <w:t xml:space="preserve">Schicht- bzw. Wachabteilungsleiterinnen und -leiter, deren Tätigkeit sich mindestens zu einem Drittel durch besondere Schwierigkeit und </w:t>
            </w:r>
            <w:proofErr w:type="spellStart"/>
            <w:r w:rsidRPr="00534966">
              <w:t>Bedeu-tung</w:t>
            </w:r>
            <w:proofErr w:type="spellEnd"/>
            <w:r w:rsidRPr="00534966">
              <w:t xml:space="preserve"> erheblich aus der Entgelt</w:t>
            </w:r>
            <w:r>
              <w:t>-</w:t>
            </w:r>
            <w:r w:rsidRPr="00534966">
              <w:t>gruppe 9c Fallgruppe 2 heraushebt.</w:t>
            </w:r>
          </w:p>
        </w:tc>
        <w:tc>
          <w:tcPr>
            <w:tcW w:w="3402" w:type="dxa"/>
            <w:gridSpan w:val="2"/>
            <w:vMerge/>
          </w:tcPr>
          <w:p w:rsidR="00443B97" w:rsidRDefault="00443B97" w:rsidP="00E00484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443B97" w:rsidRPr="00443B97" w:rsidRDefault="00443B97" w:rsidP="00BF5B26">
            <w:pPr>
              <w:spacing w:before="120" w:after="120"/>
              <w:rPr>
                <w:b/>
              </w:rPr>
            </w:pPr>
            <w:r w:rsidRPr="00443B97">
              <w:rPr>
                <w:b/>
              </w:rPr>
              <w:t>EG 10 Fgr. 2</w:t>
            </w:r>
          </w:p>
        </w:tc>
      </w:tr>
      <w:tr w:rsidR="00443B97" w:rsidRPr="00443B97" w:rsidTr="00592387">
        <w:tc>
          <w:tcPr>
            <w:tcW w:w="4786" w:type="dxa"/>
          </w:tcPr>
          <w:p w:rsidR="00443B97" w:rsidRDefault="00443B97" w:rsidP="00534966">
            <w:pPr>
              <w:spacing w:before="120" w:after="120"/>
            </w:pPr>
            <w:r>
              <w:t xml:space="preserve">Beschäftigte im kommunalen </w:t>
            </w:r>
            <w:proofErr w:type="spellStart"/>
            <w:r>
              <w:t>feuerwehrtech</w:t>
            </w:r>
            <w:proofErr w:type="spellEnd"/>
            <w:r>
              <w:t>-nischen Dienst, denen durch ausdrückliche Anordnung die Führung der taktischen Einheit ab Verbandsstärke übertragen ist oder in einer Tätigkeit, die derjenigen von beamteten Brandamtfrauen und Brandamtmännern entspricht.</w:t>
            </w:r>
          </w:p>
        </w:tc>
        <w:tc>
          <w:tcPr>
            <w:tcW w:w="3402" w:type="dxa"/>
            <w:gridSpan w:val="2"/>
            <w:vMerge/>
          </w:tcPr>
          <w:p w:rsidR="00443B97" w:rsidRDefault="00443B97" w:rsidP="00E00484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443B97" w:rsidRPr="00443B97" w:rsidRDefault="00443B97" w:rsidP="00C2788B">
            <w:pPr>
              <w:spacing w:before="120" w:after="120"/>
              <w:rPr>
                <w:b/>
              </w:rPr>
            </w:pPr>
            <w:r w:rsidRPr="00443B97">
              <w:rPr>
                <w:b/>
              </w:rPr>
              <w:t>EG 11 Fgr. 1</w:t>
            </w:r>
          </w:p>
        </w:tc>
      </w:tr>
      <w:tr w:rsidR="00443B97" w:rsidRPr="00443B97" w:rsidTr="00592387">
        <w:tc>
          <w:tcPr>
            <w:tcW w:w="4786" w:type="dxa"/>
          </w:tcPr>
          <w:p w:rsidR="00443B97" w:rsidRDefault="00443B97" w:rsidP="00812D1B">
            <w:pPr>
              <w:spacing w:before="120" w:after="120"/>
            </w:pPr>
            <w:r w:rsidRPr="00534966">
              <w:t>Schicht- bzw. Wachabteilungsleiterinnen und -leiter, deren Tätigkeit sich durch besondere Schwierigkeit und Bedeutung erheblich aus der Entgeltgruppe 9c Fallgruppe 2 heraushebt.</w:t>
            </w:r>
          </w:p>
        </w:tc>
        <w:tc>
          <w:tcPr>
            <w:tcW w:w="3402" w:type="dxa"/>
            <w:gridSpan w:val="2"/>
            <w:vMerge/>
          </w:tcPr>
          <w:p w:rsidR="00443B97" w:rsidRDefault="00443B97" w:rsidP="00E00484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443B97" w:rsidRPr="00443B97" w:rsidRDefault="00443B97" w:rsidP="00575FD8">
            <w:pPr>
              <w:spacing w:before="120" w:after="120"/>
              <w:rPr>
                <w:b/>
              </w:rPr>
            </w:pPr>
            <w:r w:rsidRPr="00443B97">
              <w:rPr>
                <w:b/>
              </w:rPr>
              <w:t>EG 11 Fgr. 2</w:t>
            </w:r>
          </w:p>
        </w:tc>
      </w:tr>
      <w:tr w:rsidR="00443B97" w:rsidRPr="00443B97" w:rsidTr="00592387">
        <w:tc>
          <w:tcPr>
            <w:tcW w:w="4786" w:type="dxa"/>
          </w:tcPr>
          <w:p w:rsidR="00443B97" w:rsidRDefault="00443B97" w:rsidP="00812D1B">
            <w:pPr>
              <w:spacing w:before="120" w:after="120"/>
            </w:pPr>
            <w:r w:rsidRPr="00534966">
              <w:t>Ständige Vertreterinnen und Vertreter von Wachleiterinnen oder -leitern.</w:t>
            </w:r>
          </w:p>
        </w:tc>
        <w:tc>
          <w:tcPr>
            <w:tcW w:w="3402" w:type="dxa"/>
            <w:gridSpan w:val="2"/>
            <w:vMerge/>
          </w:tcPr>
          <w:p w:rsidR="00443B97" w:rsidRDefault="00443B97" w:rsidP="00E00484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443B97" w:rsidRPr="00443B97" w:rsidRDefault="00443B97" w:rsidP="00575FD8">
            <w:pPr>
              <w:spacing w:before="120" w:after="120"/>
              <w:rPr>
                <w:b/>
              </w:rPr>
            </w:pPr>
            <w:r w:rsidRPr="00443B97">
              <w:rPr>
                <w:b/>
              </w:rPr>
              <w:t>EG 11 Fgr. 3</w:t>
            </w:r>
          </w:p>
        </w:tc>
      </w:tr>
      <w:tr w:rsidR="00443B97" w:rsidRPr="00443B97" w:rsidTr="00592387">
        <w:tc>
          <w:tcPr>
            <w:tcW w:w="4786" w:type="dxa"/>
          </w:tcPr>
          <w:p w:rsidR="00443B97" w:rsidRDefault="00443B97" w:rsidP="00576A8F">
            <w:pPr>
              <w:spacing w:before="120" w:after="120"/>
            </w:pPr>
            <w:r>
              <w:t>Schicht- bzw. Wachabteilungsleiterinnen und -leiter, deren Tätigkeit sich durch das Maß der damit verbundenen Verantwortung erheblich aus der Entgeltgruppe 11 Fallgruppe 2 heraushebt.</w:t>
            </w:r>
          </w:p>
        </w:tc>
        <w:tc>
          <w:tcPr>
            <w:tcW w:w="3402" w:type="dxa"/>
            <w:gridSpan w:val="2"/>
            <w:vMerge/>
          </w:tcPr>
          <w:p w:rsidR="00443B97" w:rsidRDefault="00443B97" w:rsidP="00E00484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443B97" w:rsidRPr="00443B97" w:rsidRDefault="00443B97" w:rsidP="00575FD8">
            <w:pPr>
              <w:spacing w:before="120" w:after="120"/>
              <w:rPr>
                <w:b/>
              </w:rPr>
            </w:pPr>
            <w:r w:rsidRPr="00443B97">
              <w:rPr>
                <w:b/>
              </w:rPr>
              <w:t>EG 12 Fgr. 1</w:t>
            </w:r>
          </w:p>
        </w:tc>
      </w:tr>
      <w:tr w:rsidR="00443B97" w:rsidRPr="00443B97" w:rsidTr="00592387">
        <w:tc>
          <w:tcPr>
            <w:tcW w:w="4786" w:type="dxa"/>
          </w:tcPr>
          <w:p w:rsidR="00443B97" w:rsidRDefault="00443B97" w:rsidP="00576A8F">
            <w:pPr>
              <w:spacing w:before="120" w:after="120"/>
            </w:pPr>
            <w:r>
              <w:t xml:space="preserve">Wachleiterinnen und -leiter </w:t>
            </w:r>
          </w:p>
        </w:tc>
        <w:tc>
          <w:tcPr>
            <w:tcW w:w="3402" w:type="dxa"/>
            <w:gridSpan w:val="2"/>
            <w:vMerge/>
          </w:tcPr>
          <w:p w:rsidR="00443B97" w:rsidRDefault="00443B97" w:rsidP="00E00484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443B97" w:rsidRPr="00443B97" w:rsidRDefault="00443B97" w:rsidP="00575FD8">
            <w:pPr>
              <w:spacing w:before="120" w:after="120"/>
              <w:rPr>
                <w:b/>
              </w:rPr>
            </w:pPr>
            <w:r w:rsidRPr="00443B97">
              <w:rPr>
                <w:b/>
              </w:rPr>
              <w:t>EG 12 Fgr. 2</w:t>
            </w:r>
          </w:p>
        </w:tc>
      </w:tr>
      <w:tr w:rsidR="00534966" w:rsidTr="006C2949">
        <w:tc>
          <w:tcPr>
            <w:tcW w:w="9747" w:type="dxa"/>
            <w:gridSpan w:val="4"/>
          </w:tcPr>
          <w:p w:rsidR="00534966" w:rsidRDefault="00534966" w:rsidP="00534966">
            <w:pPr>
              <w:spacing w:before="120" w:after="120"/>
            </w:pPr>
            <w:r>
              <w:t>Protokollerklärung:</w:t>
            </w:r>
          </w:p>
          <w:p w:rsidR="00534966" w:rsidRPr="004453B5" w:rsidRDefault="00534966" w:rsidP="00576A8F">
            <w:pPr>
              <w:spacing w:before="120" w:after="120"/>
              <w:rPr>
                <w:b/>
              </w:rPr>
            </w:pPr>
            <w:r>
              <w:t xml:space="preserve">Nach diesem Merkmal sind auch Beschäftigte eingruppiert, die den Lehrgang zur Gruppenführung erfolgreich abgeschlossen haben und denen durch ausdrückliche Anordnung die Führung von Einsätzen ab </w:t>
            </w:r>
            <w:proofErr w:type="spellStart"/>
            <w:r>
              <w:t>Truppstärke</w:t>
            </w:r>
            <w:proofErr w:type="spellEnd"/>
            <w:r>
              <w:t xml:space="preserve"> übertragen ist.</w:t>
            </w:r>
          </w:p>
        </w:tc>
      </w:tr>
    </w:tbl>
    <w:p w:rsidR="00C22369" w:rsidRDefault="00C22369" w:rsidP="00C57D48"/>
    <w:p w:rsidR="00C22369" w:rsidRDefault="00C22369">
      <w:r>
        <w:br w:type="page"/>
      </w:r>
    </w:p>
    <w:p w:rsidR="00C22369" w:rsidRDefault="00C22369" w:rsidP="00C22369">
      <w:pPr>
        <w:rPr>
          <w:b/>
        </w:rPr>
      </w:pPr>
    </w:p>
    <w:p w:rsidR="00C22369" w:rsidRPr="00C22369" w:rsidRDefault="00C22369" w:rsidP="00C22369">
      <w:pPr>
        <w:rPr>
          <w:b/>
        </w:rPr>
      </w:pPr>
      <w:r w:rsidRPr="00C22369">
        <w:rPr>
          <w:b/>
        </w:rPr>
        <w:t>2.</w:t>
      </w:r>
      <w:r w:rsidRPr="00C22369">
        <w:rPr>
          <w:b/>
        </w:rPr>
        <w:tab/>
        <w:t>Feuerwehrgerätewartinnen und -warte</w:t>
      </w:r>
    </w:p>
    <w:p w:rsidR="00C22369" w:rsidRDefault="00C22369" w:rsidP="00C22369"/>
    <w:p w:rsidR="00A35D39" w:rsidRDefault="00C22369" w:rsidP="00C22369">
      <w:r>
        <w:t xml:space="preserve">Es finden die Allg. Tätigkeitsmerkmale des Teils A Abschnitt I Ziffer 2 Anwendung </w:t>
      </w:r>
      <w:r w:rsidRPr="00C22369">
        <w:rPr>
          <w:b/>
        </w:rPr>
        <w:t>(Arbeiter)</w:t>
      </w:r>
    </w:p>
    <w:p w:rsidR="00C22369" w:rsidRDefault="00C22369" w:rsidP="00C22369"/>
    <w:p w:rsidR="00C22369" w:rsidRDefault="00C22369" w:rsidP="00C22369">
      <w:pPr>
        <w:rPr>
          <w:b/>
        </w:rPr>
      </w:pPr>
    </w:p>
    <w:p w:rsidR="00C22369" w:rsidRPr="00C22369" w:rsidRDefault="00C22369" w:rsidP="00C22369">
      <w:pPr>
        <w:rPr>
          <w:b/>
        </w:rPr>
      </w:pPr>
      <w:r w:rsidRPr="00C22369">
        <w:rPr>
          <w:b/>
        </w:rPr>
        <w:t>3.</w:t>
      </w:r>
      <w:r w:rsidRPr="00C22369">
        <w:rPr>
          <w:b/>
        </w:rPr>
        <w:tab/>
        <w:t>Beschäftigte in Feuerwehrtechnische Zentralen (Feuerwehrtechnischen Zentren)</w:t>
      </w:r>
    </w:p>
    <w:p w:rsidR="00C22369" w:rsidRDefault="00C22369" w:rsidP="00C22369"/>
    <w:p w:rsidR="00C22369" w:rsidRDefault="00C22369" w:rsidP="00C22369">
      <w:r>
        <w:t xml:space="preserve">Es finden die Allg. Tätigkeitsmerkmale d. Teils A Abschn. I Ziffer 3 Anwendung </w:t>
      </w:r>
      <w:r w:rsidRPr="00C22369">
        <w:rPr>
          <w:b/>
        </w:rPr>
        <w:t>(Verwaltung)</w:t>
      </w:r>
      <w:r>
        <w:t xml:space="preserve">. </w:t>
      </w:r>
    </w:p>
    <w:p w:rsidR="00C22369" w:rsidRDefault="00C22369" w:rsidP="00C22369"/>
    <w:sectPr w:rsidR="00C2236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136548"/>
    <w:rsid w:val="00196533"/>
    <w:rsid w:val="00256218"/>
    <w:rsid w:val="003170D8"/>
    <w:rsid w:val="003E4B8B"/>
    <w:rsid w:val="004175F2"/>
    <w:rsid w:val="00443B97"/>
    <w:rsid w:val="004453B5"/>
    <w:rsid w:val="00534966"/>
    <w:rsid w:val="00575FD8"/>
    <w:rsid w:val="00576A8F"/>
    <w:rsid w:val="005B66D1"/>
    <w:rsid w:val="005D197E"/>
    <w:rsid w:val="00665954"/>
    <w:rsid w:val="00670D0B"/>
    <w:rsid w:val="0071573D"/>
    <w:rsid w:val="00735B2A"/>
    <w:rsid w:val="0078025D"/>
    <w:rsid w:val="00782911"/>
    <w:rsid w:val="007B23EB"/>
    <w:rsid w:val="00812D1B"/>
    <w:rsid w:val="0081598C"/>
    <w:rsid w:val="008330F7"/>
    <w:rsid w:val="009217AA"/>
    <w:rsid w:val="009A7EC0"/>
    <w:rsid w:val="009B790A"/>
    <w:rsid w:val="00A2492F"/>
    <w:rsid w:val="00A30E0C"/>
    <w:rsid w:val="00A35D39"/>
    <w:rsid w:val="00A4425D"/>
    <w:rsid w:val="00AE00BF"/>
    <w:rsid w:val="00B65B9B"/>
    <w:rsid w:val="00BD1F64"/>
    <w:rsid w:val="00BF5B26"/>
    <w:rsid w:val="00C22369"/>
    <w:rsid w:val="00C27548"/>
    <w:rsid w:val="00C2788B"/>
    <w:rsid w:val="00C57D48"/>
    <w:rsid w:val="00CC0D9B"/>
    <w:rsid w:val="00CD48A0"/>
    <w:rsid w:val="00CE31B9"/>
    <w:rsid w:val="00DA46EA"/>
    <w:rsid w:val="00DC170B"/>
    <w:rsid w:val="00E00484"/>
    <w:rsid w:val="00E240DD"/>
    <w:rsid w:val="00E41A97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309A2-616F-4FEC-8B8D-59620CA4A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D0A3E480.dotm</Template>
  <TotalTime>0</TotalTime>
  <Pages>3</Pages>
  <Words>507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2016-10-11T06:45:00Z</dcterms:created>
  <dcterms:modified xsi:type="dcterms:W3CDTF">2016-10-11T06:45:00Z</dcterms:modified>
</cp:coreProperties>
</file>